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57A49" w14:textId="77777777" w:rsidR="00125ED2" w:rsidRDefault="00125ED2" w:rsidP="00125E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</w:t>
      </w:r>
      <w:proofErr w:type="spellStart"/>
      <w:r>
        <w:rPr>
          <w:rFonts w:cs="Times New Roman"/>
          <w:szCs w:val="24"/>
          <w:u w:val="single"/>
        </w:rPr>
        <w:t>JOHN</w:t>
      </w:r>
      <w:proofErr w:type="spellEnd"/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6B11936" w14:textId="77777777" w:rsidR="00125ED2" w:rsidRDefault="00125ED2" w:rsidP="00125E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Parkham, Devon. Husbandman.</w:t>
      </w:r>
    </w:p>
    <w:p w14:paraId="43210C87" w14:textId="77777777" w:rsidR="00125ED2" w:rsidRDefault="00125ED2" w:rsidP="00125ED2">
      <w:pPr>
        <w:pStyle w:val="NoSpacing"/>
        <w:rPr>
          <w:rFonts w:cs="Times New Roman"/>
          <w:szCs w:val="24"/>
        </w:rPr>
      </w:pPr>
    </w:p>
    <w:p w14:paraId="65EA5DB3" w14:textId="77777777" w:rsidR="00125ED2" w:rsidRDefault="00125ED2" w:rsidP="00125ED2">
      <w:pPr>
        <w:pStyle w:val="NoSpacing"/>
        <w:rPr>
          <w:rFonts w:cs="Times New Roman"/>
          <w:szCs w:val="24"/>
        </w:rPr>
      </w:pPr>
    </w:p>
    <w:p w14:paraId="6B1980E1" w14:textId="77777777" w:rsidR="00125ED2" w:rsidRDefault="00125ED2" w:rsidP="00125E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Rysdon</w:t>
      </w:r>
      <w:proofErr w:type="spellEnd"/>
      <w:r>
        <w:rPr>
          <w:rFonts w:cs="Times New Roman"/>
          <w:szCs w:val="24"/>
        </w:rPr>
        <w:t>(q.v.) brought a plaint of trespass against him and one other.</w:t>
      </w:r>
    </w:p>
    <w:p w14:paraId="4C72244F" w14:textId="77777777" w:rsidR="00125ED2" w:rsidRDefault="00125ED2" w:rsidP="00125E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1E7CC2E" w14:textId="77777777" w:rsidR="00125ED2" w:rsidRDefault="00125ED2" w:rsidP="00125ED2">
      <w:pPr>
        <w:pStyle w:val="NoSpacing"/>
        <w:rPr>
          <w:rFonts w:cs="Times New Roman"/>
          <w:szCs w:val="24"/>
        </w:rPr>
      </w:pPr>
    </w:p>
    <w:p w14:paraId="4490E69D" w14:textId="77777777" w:rsidR="00125ED2" w:rsidRDefault="00125ED2" w:rsidP="00125ED2">
      <w:pPr>
        <w:pStyle w:val="NoSpacing"/>
        <w:rPr>
          <w:rFonts w:cs="Times New Roman"/>
          <w:szCs w:val="24"/>
        </w:rPr>
      </w:pPr>
    </w:p>
    <w:p w14:paraId="60BFD763" w14:textId="3183BFA9" w:rsidR="00BA00AB" w:rsidRPr="00EB3209" w:rsidRDefault="00125ED2" w:rsidP="00125E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2024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FF7C8" w14:textId="77777777" w:rsidR="00125ED2" w:rsidRDefault="00125ED2" w:rsidP="009139A6">
      <w:r>
        <w:separator/>
      </w:r>
    </w:p>
  </w:endnote>
  <w:endnote w:type="continuationSeparator" w:id="0">
    <w:p w14:paraId="4916C126" w14:textId="77777777" w:rsidR="00125ED2" w:rsidRDefault="00125E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2A1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359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0E5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7CD14" w14:textId="77777777" w:rsidR="00125ED2" w:rsidRDefault="00125ED2" w:rsidP="009139A6">
      <w:r>
        <w:separator/>
      </w:r>
    </w:p>
  </w:footnote>
  <w:footnote w:type="continuationSeparator" w:id="0">
    <w:p w14:paraId="247F4A24" w14:textId="77777777" w:rsidR="00125ED2" w:rsidRDefault="00125E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9A1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D3B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E8B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D2"/>
    <w:rsid w:val="000666E0"/>
    <w:rsid w:val="00125ED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E3AE3"/>
  <w15:chartTrackingRefBased/>
  <w15:docId w15:val="{5B5EA53F-EDF8-4706-8A86-D629EE577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25E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2024-04-07T20:17:00Z</dcterms:created>
  <dcterms:modified xsi:type="dcterms:W3CDTF">2024-04-07T20:18:00Z</dcterms:modified>
</cp:coreProperties>
</file>